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2872" w14:textId="77777777" w:rsidR="00E6465D" w:rsidRDefault="00E6465D" w:rsidP="00E646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DB98364" w14:textId="77777777" w:rsidR="00E6465D" w:rsidRDefault="00E6465D" w:rsidP="00E646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F27557" w14:textId="77777777" w:rsidR="00E6465D" w:rsidRDefault="00E6465D" w:rsidP="00E646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C2E32" w14:textId="77777777" w:rsidR="00E6465D" w:rsidRDefault="00E6465D" w:rsidP="00E646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on Dorchester, Dorset.</w:t>
      </w:r>
    </w:p>
    <w:p w14:paraId="4CD518B8" w14:textId="77777777" w:rsidR="00E6465D" w:rsidRDefault="00E6465D" w:rsidP="00E646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6222715" w14:textId="77777777" w:rsidR="00E6465D" w:rsidRDefault="00E6465D" w:rsidP="00E6465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421B1D" w14:textId="77777777" w:rsidR="00E6465D" w:rsidRDefault="00E6465D" w:rsidP="00E6465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p.5)</w:t>
      </w:r>
    </w:p>
    <w:p w14:paraId="0E16C9C8" w14:textId="77777777" w:rsidR="00E6465D" w:rsidRDefault="00E6465D" w:rsidP="00E6465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B47B182" w14:textId="77777777" w:rsidR="00E6465D" w:rsidRDefault="00E6465D" w:rsidP="00E6465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8719661" w14:textId="77777777" w:rsidR="00E6465D" w:rsidRPr="008D6665" w:rsidRDefault="00E6465D" w:rsidP="00E646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June 2021</w:t>
      </w:r>
    </w:p>
    <w:p w14:paraId="764F3B37" w14:textId="28A2CC06" w:rsidR="00BA00AB" w:rsidRPr="00E6465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646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5EF04" w14:textId="77777777" w:rsidR="00E6465D" w:rsidRDefault="00E6465D" w:rsidP="009139A6">
      <w:r>
        <w:separator/>
      </w:r>
    </w:p>
  </w:endnote>
  <w:endnote w:type="continuationSeparator" w:id="0">
    <w:p w14:paraId="594CD813" w14:textId="77777777" w:rsidR="00E6465D" w:rsidRDefault="00E646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DD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F9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70E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FA70A" w14:textId="77777777" w:rsidR="00E6465D" w:rsidRDefault="00E6465D" w:rsidP="009139A6">
      <w:r>
        <w:separator/>
      </w:r>
    </w:p>
  </w:footnote>
  <w:footnote w:type="continuationSeparator" w:id="0">
    <w:p w14:paraId="1C952E9D" w14:textId="77777777" w:rsidR="00E6465D" w:rsidRDefault="00E646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B68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F9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02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65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465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965BE"/>
  <w15:chartTrackingRefBased/>
  <w15:docId w15:val="{45BB19CD-C22E-416F-821C-CC581791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2021-06-14T20:38:00Z</dcterms:created>
  <dcterms:modified xsi:type="dcterms:W3CDTF">2021-06-14T20:39:00Z</dcterms:modified>
</cp:coreProperties>
</file>